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4649C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FUSTE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4A4A631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Witney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 Yeoman.</w:t>
      </w:r>
    </w:p>
    <w:p w14:paraId="0B886066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9E6DE2F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8E65C3B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Sir Francis Lovell, Lord Lovell(q.v.), brought a plaint of trespass and fishing</w:t>
      </w:r>
    </w:p>
    <w:p w14:paraId="386D3540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against him and 8 others.</w:t>
      </w:r>
    </w:p>
    <w:p w14:paraId="50A0AECB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F5E73B8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58A28BF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049E521" w14:textId="77777777" w:rsidR="006D7EE0" w:rsidRDefault="006D7EE0" w:rsidP="006D7EE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29 September 2021</w:t>
      </w:r>
    </w:p>
    <w:p w14:paraId="5F7E49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E342D" w14:textId="77777777" w:rsidR="006D7EE0" w:rsidRDefault="006D7EE0" w:rsidP="009139A6">
      <w:r>
        <w:separator/>
      </w:r>
    </w:p>
  </w:endnote>
  <w:endnote w:type="continuationSeparator" w:id="0">
    <w:p w14:paraId="186298F1" w14:textId="77777777" w:rsidR="006D7EE0" w:rsidRDefault="006D7E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9D7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C3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7D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BB24" w14:textId="77777777" w:rsidR="006D7EE0" w:rsidRDefault="006D7EE0" w:rsidP="009139A6">
      <w:r>
        <w:separator/>
      </w:r>
    </w:p>
  </w:footnote>
  <w:footnote w:type="continuationSeparator" w:id="0">
    <w:p w14:paraId="13F5B6E2" w14:textId="77777777" w:rsidR="006D7EE0" w:rsidRDefault="006D7E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59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50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E32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EE0"/>
    <w:rsid w:val="000666E0"/>
    <w:rsid w:val="002510B7"/>
    <w:rsid w:val="005C130B"/>
    <w:rsid w:val="006D7EE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5FB71"/>
  <w15:chartTrackingRefBased/>
  <w15:docId w15:val="{867BE163-6DE4-4044-B91A-693BE32F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D7E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2021-11-13T20:14:00Z</dcterms:created>
  <dcterms:modified xsi:type="dcterms:W3CDTF">2021-11-13T20:15:00Z</dcterms:modified>
</cp:coreProperties>
</file>